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35B" w:rsidRDefault="00C4035B" w:rsidP="00C4035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BARBOUR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C4035B" w:rsidRDefault="00C4035B" w:rsidP="00C4035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Dunstable, Bedfordshire. Butcher.</w:t>
      </w:r>
    </w:p>
    <w:p w:rsidR="00C4035B" w:rsidRDefault="00C4035B" w:rsidP="00C4035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C4035B" w:rsidRDefault="00C4035B" w:rsidP="00C4035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C4035B" w:rsidRDefault="00C4035B" w:rsidP="00C4035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Lawrence </w:t>
      </w:r>
      <w:proofErr w:type="spellStart"/>
      <w:r>
        <w:rPr>
          <w:rStyle w:val="Hyperlink"/>
          <w:color w:val="auto"/>
          <w:u w:val="none"/>
        </w:rPr>
        <w:t>Pygot</w:t>
      </w:r>
      <w:proofErr w:type="spellEnd"/>
      <w:r>
        <w:rPr>
          <w:rStyle w:val="Hyperlink"/>
          <w:color w:val="auto"/>
          <w:u w:val="none"/>
        </w:rPr>
        <w:t>(q.v.) brought a plaint of debt against him, Thomas</w:t>
      </w:r>
    </w:p>
    <w:p w:rsidR="00C4035B" w:rsidRDefault="00C4035B" w:rsidP="00C4035B">
      <w:pPr>
        <w:pStyle w:val="NoSpacing"/>
        <w:tabs>
          <w:tab w:val="left" w:pos="720"/>
        </w:tabs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Palmer(q.v.) and Henry Croft(q.v.), all of Dunstable, Bedfordshire.</w:t>
      </w:r>
    </w:p>
    <w:p w:rsidR="00C4035B" w:rsidRDefault="00C4035B" w:rsidP="00C4035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tab/>
      </w:r>
      <w: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C4035B" w:rsidRDefault="00C4035B" w:rsidP="00C4035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C4035B" w:rsidRDefault="00C4035B" w:rsidP="00C4035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C4035B" w:rsidRDefault="00C4035B" w:rsidP="00C4035B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 March 2017</w:t>
      </w:r>
    </w:p>
    <w:p w:rsidR="006B2F86" w:rsidRPr="00E71FC3" w:rsidRDefault="00C4035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35B" w:rsidRDefault="00C4035B" w:rsidP="00E71FC3">
      <w:pPr>
        <w:spacing w:after="0" w:line="240" w:lineRule="auto"/>
      </w:pPr>
      <w:r>
        <w:separator/>
      </w:r>
    </w:p>
  </w:endnote>
  <w:endnote w:type="continuationSeparator" w:id="0">
    <w:p w:rsidR="00C4035B" w:rsidRDefault="00C403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35B" w:rsidRDefault="00C4035B" w:rsidP="00E71FC3">
      <w:pPr>
        <w:spacing w:after="0" w:line="240" w:lineRule="auto"/>
      </w:pPr>
      <w:r>
        <w:separator/>
      </w:r>
    </w:p>
  </w:footnote>
  <w:footnote w:type="continuationSeparator" w:id="0">
    <w:p w:rsidR="00C4035B" w:rsidRDefault="00C403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35B"/>
    <w:rsid w:val="001A7C09"/>
    <w:rsid w:val="00577BD5"/>
    <w:rsid w:val="00656CBA"/>
    <w:rsid w:val="006A1F77"/>
    <w:rsid w:val="00733BE7"/>
    <w:rsid w:val="00AB52E8"/>
    <w:rsid w:val="00B16D3F"/>
    <w:rsid w:val="00BB41AC"/>
    <w:rsid w:val="00C4035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C352AE-4E14-4DBF-B1D5-401F2122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403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2018-04-19T19:44:00Z</dcterms:created>
  <dcterms:modified xsi:type="dcterms:W3CDTF">2018-04-19T19:45:00Z</dcterms:modified>
</cp:coreProperties>
</file>